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E8409A" w14:textId="59C26C8E" w:rsidR="006352E8" w:rsidRPr="006352E8" w:rsidRDefault="00AA3B87" w:rsidP="006352E8">
      <w:pPr>
        <w:pStyle w:val="NoSpacing"/>
        <w:rPr>
          <w:b/>
          <w:bCs/>
          <w:sz w:val="36"/>
          <w:szCs w:val="36"/>
        </w:rPr>
      </w:pPr>
      <w:r w:rsidRPr="006352E8">
        <w:rPr>
          <w:b/>
          <w:bCs/>
          <w:sz w:val="36"/>
          <w:szCs w:val="36"/>
        </w:rPr>
        <w:t>Who are we?</w:t>
      </w:r>
    </w:p>
    <w:p w14:paraId="028771A9" w14:textId="3E740E92" w:rsidR="00AA3B87" w:rsidRPr="006352E8" w:rsidRDefault="00AA3B87" w:rsidP="006352E8">
      <w:pPr>
        <w:spacing w:after="0" w:line="240" w:lineRule="auto"/>
      </w:pPr>
      <w:r w:rsidRPr="00205F40">
        <w:t xml:space="preserve">DIAL Barnsley is a local user led organisation which, through the provision of advice and support, aims to address poverty and social exclusion for disabled people, their </w:t>
      </w:r>
      <w:proofErr w:type="gramStart"/>
      <w:r w:rsidRPr="00205F40">
        <w:t>families</w:t>
      </w:r>
      <w:proofErr w:type="gramEnd"/>
      <w:r w:rsidRPr="00205F40">
        <w:t xml:space="preserve"> and carers in the borough of Barnsley. Established in 1985 our services have developed to meet the needs of service users. We attribute the longevity and success of our organisation to our ethos which is to</w:t>
      </w:r>
      <w:r w:rsidR="006352E8">
        <w:t xml:space="preserve"> </w:t>
      </w:r>
      <w:r w:rsidR="006352E8">
        <w:rPr>
          <w:b/>
          <w:color w:val="EA7600"/>
        </w:rPr>
        <w:t>‘</w:t>
      </w:r>
      <w:r w:rsidRPr="006352E8">
        <w:rPr>
          <w:b/>
          <w:color w:val="EA7600"/>
        </w:rPr>
        <w:t>See the person first</w:t>
      </w:r>
      <w:r w:rsidR="006352E8">
        <w:rPr>
          <w:b/>
          <w:color w:val="EA7600"/>
        </w:rPr>
        <w:t>’</w:t>
      </w:r>
      <w:r w:rsidRPr="006352E8">
        <w:rPr>
          <w:b/>
          <w:color w:val="EA7600"/>
        </w:rPr>
        <w:t xml:space="preserve"> </w:t>
      </w:r>
    </w:p>
    <w:p w14:paraId="710741CB" w14:textId="77777777" w:rsidR="006352E8" w:rsidRPr="006352E8" w:rsidRDefault="006352E8" w:rsidP="006352E8">
      <w:pPr>
        <w:spacing w:after="0" w:line="240" w:lineRule="auto"/>
      </w:pPr>
    </w:p>
    <w:p w14:paraId="21200855" w14:textId="77777777" w:rsidR="00AA3B87" w:rsidRPr="00205F40" w:rsidRDefault="00AA3B87" w:rsidP="006352E8">
      <w:pPr>
        <w:spacing w:after="0" w:line="240" w:lineRule="auto"/>
        <w:rPr>
          <w:rFonts w:eastAsia="Times New Roman"/>
        </w:rPr>
      </w:pPr>
      <w:r w:rsidRPr="00205F40">
        <w:rPr>
          <w:rFonts w:eastAsia="Calibri"/>
        </w:rPr>
        <w:t xml:space="preserve">We are a registered charity and a company limited by guarantee. </w:t>
      </w:r>
    </w:p>
    <w:p w14:paraId="35FA2004" w14:textId="77777777" w:rsidR="006352E8" w:rsidRDefault="006352E8" w:rsidP="006352E8">
      <w:pPr>
        <w:pStyle w:val="NoSpacing"/>
        <w:rPr>
          <w:b/>
          <w:sz w:val="32"/>
          <w:szCs w:val="32"/>
        </w:rPr>
      </w:pPr>
    </w:p>
    <w:p w14:paraId="64EC779A" w14:textId="21618A0F" w:rsidR="00AA3B87" w:rsidRPr="006352E8" w:rsidRDefault="00AA3B87" w:rsidP="006352E8">
      <w:pPr>
        <w:pStyle w:val="NoSpacing"/>
        <w:rPr>
          <w:b/>
          <w:sz w:val="36"/>
          <w:szCs w:val="36"/>
        </w:rPr>
      </w:pPr>
      <w:r w:rsidRPr="006352E8">
        <w:rPr>
          <w:b/>
          <w:sz w:val="36"/>
          <w:szCs w:val="36"/>
        </w:rPr>
        <w:t>What do we</w:t>
      </w:r>
      <w:r w:rsidR="006352E8" w:rsidRPr="006352E8">
        <w:rPr>
          <w:b/>
          <w:sz w:val="36"/>
          <w:szCs w:val="36"/>
        </w:rPr>
        <w:t xml:space="preserve"> </w:t>
      </w:r>
      <w:r w:rsidRPr="006352E8">
        <w:rPr>
          <w:b/>
          <w:sz w:val="36"/>
          <w:szCs w:val="36"/>
        </w:rPr>
        <w:t>do?</w:t>
      </w:r>
    </w:p>
    <w:p w14:paraId="09933025" w14:textId="77777777" w:rsidR="006352E8" w:rsidRPr="006352E8" w:rsidRDefault="006352E8" w:rsidP="006352E8">
      <w:pPr>
        <w:pStyle w:val="NoSpacing"/>
        <w:rPr>
          <w:b/>
        </w:rPr>
      </w:pPr>
    </w:p>
    <w:p w14:paraId="5EB52DCE" w14:textId="77777777" w:rsidR="00AA3B87" w:rsidRPr="00205F40" w:rsidRDefault="00AA3B87" w:rsidP="006352E8">
      <w:pPr>
        <w:pStyle w:val="NoSpacing"/>
        <w:rPr>
          <w:b/>
        </w:rPr>
      </w:pPr>
      <w:r w:rsidRPr="00205F40">
        <w:rPr>
          <w:b/>
        </w:rPr>
        <w:t>Our core advice services include:</w:t>
      </w:r>
    </w:p>
    <w:p w14:paraId="67AB1006" w14:textId="77777777" w:rsidR="00AA3B87" w:rsidRPr="00205F40" w:rsidRDefault="00AA3B87" w:rsidP="006352E8">
      <w:pPr>
        <w:pStyle w:val="NoSpacing"/>
        <w:numPr>
          <w:ilvl w:val="0"/>
          <w:numId w:val="2"/>
        </w:numPr>
      </w:pPr>
      <w:r w:rsidRPr="00205F40">
        <w:t>telephone information, advice and guidance</w:t>
      </w:r>
    </w:p>
    <w:p w14:paraId="2892AE5E" w14:textId="77777777" w:rsidR="00AA3B87" w:rsidRPr="00205F40" w:rsidRDefault="00AA3B87" w:rsidP="006352E8">
      <w:pPr>
        <w:pStyle w:val="NoSpacing"/>
        <w:numPr>
          <w:ilvl w:val="0"/>
          <w:numId w:val="2"/>
        </w:numPr>
      </w:pPr>
      <w:r w:rsidRPr="00205F40">
        <w:t>regular face to face welfare benefit advice sessions in communities</w:t>
      </w:r>
    </w:p>
    <w:p w14:paraId="675BD784" w14:textId="77777777" w:rsidR="00AA3B87" w:rsidRPr="00205F40" w:rsidRDefault="00AA3B87" w:rsidP="006352E8">
      <w:pPr>
        <w:pStyle w:val="NoSpacing"/>
        <w:numPr>
          <w:ilvl w:val="0"/>
          <w:numId w:val="1"/>
        </w:numPr>
      </w:pPr>
      <w:r w:rsidRPr="00205F40">
        <w:t xml:space="preserve">independent advocacy support for people wishing to make complaints about their health and social care </w:t>
      </w:r>
    </w:p>
    <w:p w14:paraId="4967D5D1" w14:textId="5EA6944A" w:rsidR="00AA3B87" w:rsidRPr="00205F40" w:rsidRDefault="00AA3B87" w:rsidP="006352E8">
      <w:pPr>
        <w:pStyle w:val="NoSpacing"/>
        <w:numPr>
          <w:ilvl w:val="0"/>
          <w:numId w:val="1"/>
        </w:numPr>
      </w:pPr>
      <w:r w:rsidRPr="00205F40">
        <w:t>home visits</w:t>
      </w:r>
      <w:r w:rsidR="006352E8">
        <w:t xml:space="preserve"> and support</w:t>
      </w:r>
      <w:r w:rsidRPr="00205F40">
        <w:t xml:space="preserve"> to address fuel poverty/energy </w:t>
      </w:r>
      <w:r w:rsidR="006352E8">
        <w:t>efficiency</w:t>
      </w:r>
    </w:p>
    <w:p w14:paraId="2F829E39" w14:textId="77777777" w:rsidR="00AA3B87" w:rsidRPr="00205F40" w:rsidRDefault="00AA3B87" w:rsidP="006352E8">
      <w:pPr>
        <w:pStyle w:val="NoSpacing"/>
      </w:pPr>
    </w:p>
    <w:p w14:paraId="40FCCEBE" w14:textId="77777777" w:rsidR="00AA3B87" w:rsidRPr="00205F40" w:rsidRDefault="00AA3B87" w:rsidP="006352E8">
      <w:pPr>
        <w:spacing w:after="0" w:line="240" w:lineRule="auto"/>
      </w:pPr>
      <w:r w:rsidRPr="00205F40">
        <w:t>The advice team is rare and unique as they are representative of the people they serve. Most of our paid advisors have long-term disabilities or health problems and personal experience of the financial and other barriers disabled people face each and every day. They are a shining example to the people they speak with on a daily basis and are truly inspirational.  Everyone’s attitude is down-to-earth but professional, knowledgeable, non-patronising and their commitment is unequalled.</w:t>
      </w:r>
    </w:p>
    <w:p w14:paraId="5CA35636" w14:textId="77777777" w:rsidR="006352E8" w:rsidRDefault="006352E8" w:rsidP="006352E8">
      <w:pPr>
        <w:pStyle w:val="NoSpacing"/>
        <w:rPr>
          <w:b/>
        </w:rPr>
      </w:pPr>
    </w:p>
    <w:p w14:paraId="3D94274A" w14:textId="5476623B" w:rsidR="00AA3B87" w:rsidRPr="00205F40" w:rsidRDefault="00AA3B87" w:rsidP="006352E8">
      <w:pPr>
        <w:pStyle w:val="NoSpacing"/>
        <w:rPr>
          <w:b/>
        </w:rPr>
      </w:pPr>
      <w:r w:rsidRPr="00205F40">
        <w:rPr>
          <w:b/>
        </w:rPr>
        <w:t>The advice service is complimented by other enabling services focussing on people supporting each other:</w:t>
      </w:r>
    </w:p>
    <w:p w14:paraId="53701BB0" w14:textId="77777777" w:rsidR="00AA3B87" w:rsidRPr="00205F40" w:rsidRDefault="00AA3B87" w:rsidP="006352E8">
      <w:pPr>
        <w:pStyle w:val="NoSpacing"/>
        <w:numPr>
          <w:ilvl w:val="0"/>
          <w:numId w:val="3"/>
        </w:numPr>
      </w:pPr>
      <w:r w:rsidRPr="00205F40">
        <w:t xml:space="preserve">community support groups providing social contact and activities </w:t>
      </w:r>
    </w:p>
    <w:p w14:paraId="0EE31BA9" w14:textId="63E00785" w:rsidR="00AA3B87" w:rsidRPr="00205F40" w:rsidRDefault="006352E8" w:rsidP="006352E8">
      <w:pPr>
        <w:pStyle w:val="NoSpacing"/>
        <w:numPr>
          <w:ilvl w:val="0"/>
          <w:numId w:val="3"/>
        </w:numPr>
      </w:pPr>
      <w:r>
        <w:t xml:space="preserve">digital </w:t>
      </w:r>
      <w:r w:rsidR="00AA3B87" w:rsidRPr="00205F40">
        <w:t xml:space="preserve">peer support group for people </w:t>
      </w:r>
      <w:r>
        <w:t>to come together</w:t>
      </w:r>
    </w:p>
    <w:p w14:paraId="205A9892" w14:textId="77777777" w:rsidR="00AA3B87" w:rsidRPr="00205F40" w:rsidRDefault="00AA3B87" w:rsidP="006352E8">
      <w:pPr>
        <w:pStyle w:val="NoSpacing"/>
        <w:numPr>
          <w:ilvl w:val="0"/>
          <w:numId w:val="3"/>
        </w:numPr>
      </w:pPr>
      <w:r w:rsidRPr="00205F40">
        <w:t>volunteer opportunities</w:t>
      </w:r>
    </w:p>
    <w:p w14:paraId="4E9BD295" w14:textId="77777777" w:rsidR="00AA3B87" w:rsidRPr="00205F40" w:rsidRDefault="00AA3B87" w:rsidP="006352E8">
      <w:pPr>
        <w:pStyle w:val="NoSpacing"/>
      </w:pPr>
    </w:p>
    <w:p w14:paraId="4AEA8B26" w14:textId="77777777" w:rsidR="00AA3B87" w:rsidRPr="006352E8" w:rsidRDefault="00AA3B87" w:rsidP="006352E8">
      <w:pPr>
        <w:pStyle w:val="NoSpacing"/>
        <w:rPr>
          <w:b/>
          <w:sz w:val="36"/>
          <w:szCs w:val="36"/>
        </w:rPr>
      </w:pPr>
      <w:r w:rsidRPr="006352E8">
        <w:rPr>
          <w:b/>
          <w:sz w:val="36"/>
          <w:szCs w:val="36"/>
        </w:rPr>
        <w:t xml:space="preserve">In summary </w:t>
      </w:r>
    </w:p>
    <w:p w14:paraId="6A5A3FCA" w14:textId="476F7169" w:rsidR="006352E8" w:rsidRDefault="00AA3B87" w:rsidP="006352E8">
      <w:pPr>
        <w:spacing w:after="0" w:line="240" w:lineRule="auto"/>
      </w:pPr>
      <w:r w:rsidRPr="00205F40">
        <w:t>Our aims and objectives are focussed on enabling our target audience to become more independent by working with them, to overcome and remove financial</w:t>
      </w:r>
      <w:r w:rsidR="006352E8">
        <w:t xml:space="preserve"> and </w:t>
      </w:r>
      <w:r w:rsidRPr="00205F40">
        <w:t xml:space="preserve">social barriers and ultimately, make a lasting difference to the quality of their life. </w:t>
      </w:r>
    </w:p>
    <w:p w14:paraId="195EA6A8" w14:textId="77777777" w:rsidR="006352E8" w:rsidRDefault="006352E8" w:rsidP="006352E8">
      <w:pPr>
        <w:spacing w:after="0" w:line="240" w:lineRule="auto"/>
      </w:pPr>
    </w:p>
    <w:p w14:paraId="62F0BA9A" w14:textId="574E7640" w:rsidR="00EB7216" w:rsidRPr="006352E8" w:rsidRDefault="00AA3B87" w:rsidP="006352E8">
      <w:pPr>
        <w:spacing w:after="0" w:line="240" w:lineRule="auto"/>
      </w:pPr>
      <w:r w:rsidRPr="00205F40">
        <w:t>Our vision is simply for</w:t>
      </w:r>
      <w:r w:rsidR="006352E8">
        <w:t xml:space="preserve"> </w:t>
      </w:r>
      <w:r w:rsidR="006352E8">
        <w:rPr>
          <w:b/>
          <w:color w:val="EA7600"/>
        </w:rPr>
        <w:t>‘</w:t>
      </w:r>
      <w:r w:rsidRPr="006352E8">
        <w:rPr>
          <w:b/>
          <w:color w:val="EA7600"/>
        </w:rPr>
        <w:t>A world that is truly inclusive</w:t>
      </w:r>
      <w:r w:rsidR="006352E8">
        <w:rPr>
          <w:b/>
          <w:color w:val="EA7600"/>
        </w:rPr>
        <w:t>’</w:t>
      </w:r>
    </w:p>
    <w:sectPr w:rsidR="00EB7216" w:rsidRPr="006352E8" w:rsidSect="00B64A8F">
      <w:headerReference w:type="first" r:id="rId7"/>
      <w:footerReference w:type="first" r:id="rId8"/>
      <w:pgSz w:w="11906" w:h="16838"/>
      <w:pgMar w:top="1440" w:right="1440" w:bottom="567" w:left="1440"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05CB5D" w14:textId="77777777" w:rsidR="00650DFD" w:rsidRDefault="00650DFD" w:rsidP="00F509EE">
      <w:pPr>
        <w:spacing w:after="0" w:line="240" w:lineRule="auto"/>
      </w:pPr>
      <w:r>
        <w:separator/>
      </w:r>
    </w:p>
  </w:endnote>
  <w:endnote w:type="continuationSeparator" w:id="0">
    <w:p w14:paraId="002619FE" w14:textId="77777777" w:rsidR="00650DFD" w:rsidRDefault="00650DFD" w:rsidP="00F509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3F38D" w14:textId="77777777" w:rsidR="00E83313" w:rsidRPr="00B64A8F" w:rsidRDefault="00E83313" w:rsidP="00EB7216">
    <w:pPr>
      <w:pStyle w:val="Footer"/>
      <w:jc w:val="center"/>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A8BEC2" w14:textId="77777777" w:rsidR="00650DFD" w:rsidRDefault="00650DFD" w:rsidP="00F509EE">
      <w:pPr>
        <w:spacing w:after="0" w:line="240" w:lineRule="auto"/>
      </w:pPr>
      <w:r>
        <w:separator/>
      </w:r>
    </w:p>
  </w:footnote>
  <w:footnote w:type="continuationSeparator" w:id="0">
    <w:p w14:paraId="71AE6D1E" w14:textId="77777777" w:rsidR="00650DFD" w:rsidRDefault="00650DFD" w:rsidP="00F509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E93B" w14:textId="77777777" w:rsidR="00F509EE" w:rsidRDefault="00065BF0" w:rsidP="00597B1C">
    <w:pPr>
      <w:pStyle w:val="Header"/>
    </w:pPr>
    <w:r w:rsidRPr="000240AD">
      <w:rPr>
        <w:noProof/>
        <w:lang w:eastAsia="en-GB"/>
      </w:rPr>
      <w:drawing>
        <wp:anchor distT="0" distB="0" distL="114300" distR="114300" simplePos="0" relativeHeight="251663360" behindDoc="1" locked="0" layoutInCell="1" allowOverlap="1" wp14:anchorId="7FEC9413" wp14:editId="31F9983C">
          <wp:simplePos x="0" y="0"/>
          <wp:positionH relativeFrom="margin">
            <wp:posOffset>-403225</wp:posOffset>
          </wp:positionH>
          <wp:positionV relativeFrom="topMargin">
            <wp:posOffset>410845</wp:posOffset>
          </wp:positionV>
          <wp:extent cx="2155825" cy="719455"/>
          <wp:effectExtent l="0" t="0" r="0" b="4445"/>
          <wp:wrapTight wrapText="bothSides">
            <wp:wrapPolygon edited="0">
              <wp:start x="0" y="0"/>
              <wp:lineTo x="0" y="21162"/>
              <wp:lineTo x="21377" y="21162"/>
              <wp:lineTo x="21377" y="14298"/>
              <wp:lineTo x="18133" y="9151"/>
              <wp:lineTo x="18133" y="0"/>
              <wp:lineTo x="0" y="0"/>
            </wp:wrapPolygon>
          </wp:wrapTight>
          <wp:docPr id="5" name="Picture 5" descr="C:\Users\Acer Owner\Documents\DIAL-logo-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cer Owner\Documents\DIAL-logo-RGB.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155825" cy="719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0240AD">
      <w:rPr>
        <w:noProof/>
        <w:lang w:eastAsia="en-GB"/>
      </w:rPr>
      <w:drawing>
        <wp:anchor distT="0" distB="0" distL="114300" distR="114300" simplePos="0" relativeHeight="251664384" behindDoc="1" locked="0" layoutInCell="1" allowOverlap="1" wp14:anchorId="4F520F09" wp14:editId="1A17B2ED">
          <wp:simplePos x="0" y="0"/>
          <wp:positionH relativeFrom="column">
            <wp:posOffset>4711700</wp:posOffset>
          </wp:positionH>
          <wp:positionV relativeFrom="paragraph">
            <wp:posOffset>-31750</wp:posOffset>
          </wp:positionV>
          <wp:extent cx="1439545" cy="719455"/>
          <wp:effectExtent l="0" t="0" r="8255" b="4445"/>
          <wp:wrapTight wrapText="bothSides">
            <wp:wrapPolygon edited="0">
              <wp:start x="0" y="0"/>
              <wp:lineTo x="0" y="21162"/>
              <wp:lineTo x="1143" y="21162"/>
              <wp:lineTo x="21438" y="20590"/>
              <wp:lineTo x="21438" y="16586"/>
              <wp:lineTo x="19723" y="14870"/>
              <wp:lineTo x="10290" y="9151"/>
              <wp:lineTo x="18865" y="5719"/>
              <wp:lineTo x="18865" y="0"/>
              <wp:lineTo x="8861" y="0"/>
              <wp:lineTo x="0" y="0"/>
            </wp:wrapPolygon>
          </wp:wrapTight>
          <wp:docPr id="6" name="Picture 6" descr="C:\Users\Acer Owner\Documents\DIAL-strapline-RGB.png"/>
          <wp:cNvGraphicFramePr/>
          <a:graphic xmlns:a="http://schemas.openxmlformats.org/drawingml/2006/main">
            <a:graphicData uri="http://schemas.openxmlformats.org/drawingml/2006/picture">
              <pic:pic xmlns:pic="http://schemas.openxmlformats.org/drawingml/2006/picture">
                <pic:nvPicPr>
                  <pic:cNvPr id="2" name="Picture 2" descr="C:\Users\Acer Owner\Documents\DIAL-strapline-RGB.png"/>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439545" cy="719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4673E26" w14:textId="77777777" w:rsidR="00F509EE" w:rsidRDefault="00F509EE" w:rsidP="00F509EE">
    <w:pPr>
      <w:pStyle w:val="Header"/>
    </w:pPr>
  </w:p>
  <w:p w14:paraId="77C7F6BE" w14:textId="77777777" w:rsidR="00F509EE" w:rsidRDefault="00F509EE" w:rsidP="00065BF0">
    <w:pPr>
      <w:pStyle w:val="Header"/>
      <w:ind w:left="-1418"/>
    </w:pPr>
  </w:p>
  <w:p w14:paraId="4D51C70A" w14:textId="77777777" w:rsidR="00F509EE" w:rsidRDefault="00F509EE" w:rsidP="00F509EE">
    <w:pPr>
      <w:pStyle w:val="Header"/>
    </w:pPr>
  </w:p>
  <w:p w14:paraId="554DB9C0" w14:textId="77777777" w:rsidR="00F509EE" w:rsidRDefault="00F509EE" w:rsidP="00F509EE">
    <w:pPr>
      <w:pStyle w:val="Header"/>
    </w:pPr>
  </w:p>
  <w:p w14:paraId="21DBE2E7" w14:textId="77777777" w:rsidR="00F509EE" w:rsidRDefault="00F509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574809"/>
    <w:multiLevelType w:val="hybridMultilevel"/>
    <w:tmpl w:val="DE5E80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40181DA3"/>
    <w:multiLevelType w:val="hybridMultilevel"/>
    <w:tmpl w:val="67EC2BA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6E6E2FC8"/>
    <w:multiLevelType w:val="hybridMultilevel"/>
    <w:tmpl w:val="7B201A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3B87"/>
    <w:rsid w:val="000240AD"/>
    <w:rsid w:val="00051E90"/>
    <w:rsid w:val="00056328"/>
    <w:rsid w:val="00065BF0"/>
    <w:rsid w:val="0007507F"/>
    <w:rsid w:val="00084502"/>
    <w:rsid w:val="00096260"/>
    <w:rsid w:val="000E05E2"/>
    <w:rsid w:val="000F73DC"/>
    <w:rsid w:val="00115072"/>
    <w:rsid w:val="00123FA0"/>
    <w:rsid w:val="00171C02"/>
    <w:rsid w:val="001A7F80"/>
    <w:rsid w:val="00205F40"/>
    <w:rsid w:val="00255EBC"/>
    <w:rsid w:val="002956E3"/>
    <w:rsid w:val="00315AE3"/>
    <w:rsid w:val="003977F3"/>
    <w:rsid w:val="003D217A"/>
    <w:rsid w:val="00430C0C"/>
    <w:rsid w:val="004873A5"/>
    <w:rsid w:val="004B778C"/>
    <w:rsid w:val="004E2953"/>
    <w:rsid w:val="005307DE"/>
    <w:rsid w:val="00555089"/>
    <w:rsid w:val="00597B1C"/>
    <w:rsid w:val="005A67E5"/>
    <w:rsid w:val="005C73EF"/>
    <w:rsid w:val="005F3173"/>
    <w:rsid w:val="00605A6E"/>
    <w:rsid w:val="00606A09"/>
    <w:rsid w:val="0063265F"/>
    <w:rsid w:val="006352E8"/>
    <w:rsid w:val="00647329"/>
    <w:rsid w:val="00650DFD"/>
    <w:rsid w:val="00654254"/>
    <w:rsid w:val="00656B2F"/>
    <w:rsid w:val="00735C3D"/>
    <w:rsid w:val="007419C9"/>
    <w:rsid w:val="007470D5"/>
    <w:rsid w:val="00771567"/>
    <w:rsid w:val="00781B6F"/>
    <w:rsid w:val="007E05B6"/>
    <w:rsid w:val="007E1536"/>
    <w:rsid w:val="00832D9B"/>
    <w:rsid w:val="00882C47"/>
    <w:rsid w:val="008E6764"/>
    <w:rsid w:val="00975612"/>
    <w:rsid w:val="009910F8"/>
    <w:rsid w:val="009E2E41"/>
    <w:rsid w:val="00A0218B"/>
    <w:rsid w:val="00A22A98"/>
    <w:rsid w:val="00A94FA5"/>
    <w:rsid w:val="00AA0671"/>
    <w:rsid w:val="00AA3B87"/>
    <w:rsid w:val="00AB4666"/>
    <w:rsid w:val="00AB5D99"/>
    <w:rsid w:val="00AF5DE2"/>
    <w:rsid w:val="00B10AA4"/>
    <w:rsid w:val="00B42B82"/>
    <w:rsid w:val="00B64A8F"/>
    <w:rsid w:val="00B767D1"/>
    <w:rsid w:val="00B90BE9"/>
    <w:rsid w:val="00BE0FFF"/>
    <w:rsid w:val="00BF696F"/>
    <w:rsid w:val="00C00927"/>
    <w:rsid w:val="00C46325"/>
    <w:rsid w:val="00C8233F"/>
    <w:rsid w:val="00C862D9"/>
    <w:rsid w:val="00C90325"/>
    <w:rsid w:val="00C9385C"/>
    <w:rsid w:val="00CA453C"/>
    <w:rsid w:val="00CE4A19"/>
    <w:rsid w:val="00CF4BF9"/>
    <w:rsid w:val="00D1208E"/>
    <w:rsid w:val="00DE4553"/>
    <w:rsid w:val="00E60FB4"/>
    <w:rsid w:val="00E83313"/>
    <w:rsid w:val="00EB7216"/>
    <w:rsid w:val="00EB722E"/>
    <w:rsid w:val="00F509EE"/>
    <w:rsid w:val="00FA319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F56029"/>
  <w15:docId w15:val="{D7AB6737-BAB7-40E5-8490-B3CEB05D38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A3B87"/>
    <w:rPr>
      <w:rFonts w:ascii="Arial" w:hAnsi="Arial" w:cs="Arial"/>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509EE"/>
    <w:pPr>
      <w:tabs>
        <w:tab w:val="center" w:pos="4513"/>
        <w:tab w:val="right" w:pos="9026"/>
      </w:tabs>
      <w:spacing w:after="0" w:line="240" w:lineRule="auto"/>
    </w:pPr>
  </w:style>
  <w:style w:type="character" w:customStyle="1" w:styleId="HeaderChar">
    <w:name w:val="Header Char"/>
    <w:basedOn w:val="DefaultParagraphFont"/>
    <w:link w:val="Header"/>
    <w:uiPriority w:val="99"/>
    <w:rsid w:val="00F509EE"/>
  </w:style>
  <w:style w:type="paragraph" w:styleId="Footer">
    <w:name w:val="footer"/>
    <w:basedOn w:val="Normal"/>
    <w:link w:val="FooterChar"/>
    <w:uiPriority w:val="99"/>
    <w:unhideWhenUsed/>
    <w:rsid w:val="00F509EE"/>
    <w:pPr>
      <w:tabs>
        <w:tab w:val="center" w:pos="4513"/>
        <w:tab w:val="right" w:pos="9026"/>
      </w:tabs>
      <w:spacing w:after="0" w:line="240" w:lineRule="auto"/>
    </w:pPr>
  </w:style>
  <w:style w:type="character" w:customStyle="1" w:styleId="FooterChar">
    <w:name w:val="Footer Char"/>
    <w:basedOn w:val="DefaultParagraphFont"/>
    <w:link w:val="Footer"/>
    <w:uiPriority w:val="99"/>
    <w:rsid w:val="00F509EE"/>
  </w:style>
  <w:style w:type="paragraph" w:styleId="BalloonText">
    <w:name w:val="Balloon Text"/>
    <w:basedOn w:val="Normal"/>
    <w:link w:val="BalloonTextChar"/>
    <w:uiPriority w:val="99"/>
    <w:semiHidden/>
    <w:unhideWhenUsed/>
    <w:rsid w:val="00E8331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3313"/>
    <w:rPr>
      <w:rFonts w:ascii="Tahoma" w:hAnsi="Tahoma" w:cs="Tahoma"/>
      <w:sz w:val="16"/>
      <w:szCs w:val="16"/>
    </w:rPr>
  </w:style>
  <w:style w:type="character" w:styleId="Hyperlink">
    <w:name w:val="Hyperlink"/>
    <w:basedOn w:val="DefaultParagraphFont"/>
    <w:uiPriority w:val="99"/>
    <w:unhideWhenUsed/>
    <w:rsid w:val="00E83313"/>
    <w:rPr>
      <w:color w:val="0000FF" w:themeColor="hyperlink"/>
      <w:u w:val="single"/>
    </w:rPr>
  </w:style>
  <w:style w:type="paragraph" w:styleId="NoSpacing">
    <w:name w:val="No Spacing"/>
    <w:uiPriority w:val="1"/>
    <w:qFormat/>
    <w:rsid w:val="00AA3B87"/>
    <w:pPr>
      <w:spacing w:after="0" w:line="240" w:lineRule="auto"/>
    </w:pPr>
    <w:rPr>
      <w:rFonts w:ascii="Arial" w:hAnsi="Arial" w:cs="Arial"/>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rah\Desktop\DIAL\4.%20DIAL%20General%20Information\Templates\A4%20without%20charity%20inf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A4 without charity info.dotx</Template>
  <TotalTime>10</TotalTime>
  <Pages>1</Pages>
  <Words>280</Words>
  <Characters>1597</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Gavin Horne</cp:lastModifiedBy>
  <cp:revision>4</cp:revision>
  <cp:lastPrinted>2016-07-28T12:44:00Z</cp:lastPrinted>
  <dcterms:created xsi:type="dcterms:W3CDTF">2019-11-14T12:50:00Z</dcterms:created>
  <dcterms:modified xsi:type="dcterms:W3CDTF">2022-02-02T12:58:00Z</dcterms:modified>
</cp:coreProperties>
</file>